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F0627" w14:textId="6087BC15" w:rsidR="00BA00AB" w:rsidRDefault="00D161A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KEN</w:t>
      </w:r>
      <w:r>
        <w:rPr>
          <w:rFonts w:cs="Times New Roman"/>
          <w:szCs w:val="24"/>
        </w:rPr>
        <w:t xml:space="preserve">       (d.ca.1441)</w:t>
      </w:r>
    </w:p>
    <w:p w14:paraId="151B6147" w14:textId="7A47D0B6" w:rsidR="00D161A5" w:rsidRDefault="00D161A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27E052AE" w14:textId="77777777" w:rsidR="00D161A5" w:rsidRDefault="00D161A5" w:rsidP="009139A6">
      <w:pPr>
        <w:pStyle w:val="NoSpacing"/>
        <w:rPr>
          <w:rFonts w:cs="Times New Roman"/>
          <w:szCs w:val="24"/>
        </w:rPr>
      </w:pPr>
    </w:p>
    <w:p w14:paraId="58AC63A9" w14:textId="77777777" w:rsidR="00D161A5" w:rsidRDefault="00D161A5" w:rsidP="009139A6">
      <w:pPr>
        <w:pStyle w:val="NoSpacing"/>
        <w:rPr>
          <w:rFonts w:cs="Times New Roman"/>
          <w:szCs w:val="24"/>
        </w:rPr>
      </w:pPr>
    </w:p>
    <w:p w14:paraId="6723A029" w14:textId="56201851" w:rsidR="00D161A5" w:rsidRDefault="00D161A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John.   (C.F.R. 1437-45 p.125)</w:t>
      </w:r>
    </w:p>
    <w:p w14:paraId="64E27DFF" w14:textId="77777777" w:rsidR="00D161A5" w:rsidRDefault="00D161A5" w:rsidP="009139A6">
      <w:pPr>
        <w:pStyle w:val="NoSpacing"/>
        <w:rPr>
          <w:rFonts w:cs="Times New Roman"/>
          <w:szCs w:val="24"/>
        </w:rPr>
      </w:pPr>
    </w:p>
    <w:p w14:paraId="45957087" w14:textId="77777777" w:rsidR="00D161A5" w:rsidRDefault="00D161A5" w:rsidP="009139A6">
      <w:pPr>
        <w:pStyle w:val="NoSpacing"/>
        <w:rPr>
          <w:rFonts w:cs="Times New Roman"/>
          <w:szCs w:val="24"/>
        </w:rPr>
      </w:pPr>
    </w:p>
    <w:p w14:paraId="65C83CEB" w14:textId="14D81F3C" w:rsidR="00D161A5" w:rsidRDefault="00D161A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May1441</w:t>
      </w:r>
      <w:r>
        <w:rPr>
          <w:rFonts w:cs="Times New Roman"/>
          <w:szCs w:val="24"/>
        </w:rPr>
        <w:tab/>
        <w:t>Writ of diem clausit extremum to the Escheator of Somerset.  (ibid.)</w:t>
      </w:r>
    </w:p>
    <w:p w14:paraId="3B3BCBC9" w14:textId="77777777" w:rsidR="00D161A5" w:rsidRDefault="00D161A5" w:rsidP="009139A6">
      <w:pPr>
        <w:pStyle w:val="NoSpacing"/>
        <w:rPr>
          <w:rFonts w:cs="Times New Roman"/>
          <w:szCs w:val="24"/>
        </w:rPr>
      </w:pPr>
    </w:p>
    <w:p w14:paraId="7853EE9B" w14:textId="77777777" w:rsidR="00D161A5" w:rsidRDefault="00D161A5" w:rsidP="009139A6">
      <w:pPr>
        <w:pStyle w:val="NoSpacing"/>
        <w:rPr>
          <w:rFonts w:cs="Times New Roman"/>
          <w:szCs w:val="24"/>
        </w:rPr>
      </w:pPr>
    </w:p>
    <w:p w14:paraId="58EF033A" w14:textId="6744F808" w:rsidR="00D161A5" w:rsidRPr="00D161A5" w:rsidRDefault="00D161A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August 2023</w:t>
      </w:r>
    </w:p>
    <w:sectPr w:rsidR="00D161A5" w:rsidRPr="00D161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F3C25" w14:textId="77777777" w:rsidR="00D161A5" w:rsidRDefault="00D161A5" w:rsidP="009139A6">
      <w:r>
        <w:separator/>
      </w:r>
    </w:p>
  </w:endnote>
  <w:endnote w:type="continuationSeparator" w:id="0">
    <w:p w14:paraId="1B8DAA03" w14:textId="77777777" w:rsidR="00D161A5" w:rsidRDefault="00D161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68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14C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C2C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BF06B" w14:textId="77777777" w:rsidR="00D161A5" w:rsidRDefault="00D161A5" w:rsidP="009139A6">
      <w:r>
        <w:separator/>
      </w:r>
    </w:p>
  </w:footnote>
  <w:footnote w:type="continuationSeparator" w:id="0">
    <w:p w14:paraId="4E037E80" w14:textId="77777777" w:rsidR="00D161A5" w:rsidRDefault="00D161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78B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DBB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FC3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1A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161A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4D25C"/>
  <w15:chartTrackingRefBased/>
  <w15:docId w15:val="{E1AFBFFD-FEAE-433F-A16F-F861F830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2023-08-06T20:57:00Z</dcterms:created>
  <dcterms:modified xsi:type="dcterms:W3CDTF">2023-08-06T20:59:00Z</dcterms:modified>
</cp:coreProperties>
</file>